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03EFC" w14:textId="77777777" w:rsidR="000E7D78" w:rsidRDefault="000E7D78" w:rsidP="000E7D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POTELL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FCD17FF" w14:textId="77777777" w:rsidR="000E7D78" w:rsidRDefault="000E7D78" w:rsidP="000E7D78">
      <w:pPr>
        <w:pStyle w:val="NoSpacing"/>
        <w:rPr>
          <w:rFonts w:cs="Times New Roman"/>
          <w:szCs w:val="24"/>
        </w:rPr>
      </w:pPr>
    </w:p>
    <w:p w14:paraId="2A1E724C" w14:textId="77777777" w:rsidR="000E7D78" w:rsidRDefault="000E7D78" w:rsidP="000E7D78">
      <w:pPr>
        <w:pStyle w:val="NoSpacing"/>
        <w:rPr>
          <w:rFonts w:cs="Times New Roman"/>
          <w:szCs w:val="24"/>
        </w:rPr>
      </w:pPr>
    </w:p>
    <w:p w14:paraId="6D138D5F" w14:textId="77777777" w:rsidR="000E7D78" w:rsidRDefault="000E7D78" w:rsidP="000E7D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William Revell of Taunton, Somerset(q.v.).</w:t>
      </w:r>
    </w:p>
    <w:p w14:paraId="22236575" w14:textId="77777777" w:rsidR="000E7D78" w:rsidRDefault="000E7D78" w:rsidP="000E7D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42F7FB5E" w14:textId="77777777" w:rsidR="000E7D78" w:rsidRDefault="000E7D78" w:rsidP="000E7D78">
      <w:pPr>
        <w:pStyle w:val="NoSpacing"/>
        <w:rPr>
          <w:rFonts w:cs="Times New Roman"/>
          <w:szCs w:val="24"/>
        </w:rPr>
      </w:pPr>
    </w:p>
    <w:p w14:paraId="3E731206" w14:textId="77777777" w:rsidR="000E7D78" w:rsidRDefault="000E7D78" w:rsidP="000E7D78">
      <w:pPr>
        <w:pStyle w:val="NoSpacing"/>
        <w:rPr>
          <w:rFonts w:cs="Times New Roman"/>
          <w:szCs w:val="24"/>
        </w:rPr>
      </w:pPr>
    </w:p>
    <w:p w14:paraId="5F8757F4" w14:textId="77777777" w:rsidR="000E7D78" w:rsidRDefault="000E7D78" w:rsidP="000E7D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February 2023</w:t>
      </w:r>
    </w:p>
    <w:p w14:paraId="3C665B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5AD49" w14:textId="77777777" w:rsidR="000E7D78" w:rsidRDefault="000E7D78" w:rsidP="009139A6">
      <w:r>
        <w:separator/>
      </w:r>
    </w:p>
  </w:endnote>
  <w:endnote w:type="continuationSeparator" w:id="0">
    <w:p w14:paraId="20BE859C" w14:textId="77777777" w:rsidR="000E7D78" w:rsidRDefault="000E7D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49A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777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C2C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B97C4" w14:textId="77777777" w:rsidR="000E7D78" w:rsidRDefault="000E7D78" w:rsidP="009139A6">
      <w:r>
        <w:separator/>
      </w:r>
    </w:p>
  </w:footnote>
  <w:footnote w:type="continuationSeparator" w:id="0">
    <w:p w14:paraId="170D582E" w14:textId="77777777" w:rsidR="000E7D78" w:rsidRDefault="000E7D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D2E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F51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E8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D78"/>
    <w:rsid w:val="000666E0"/>
    <w:rsid w:val="000E7D7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56C61"/>
  <w15:chartTrackingRefBased/>
  <w15:docId w15:val="{F5924D8C-F378-4FA6-8516-40B71DCFD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7D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2023-04-09T07:17:00Z</dcterms:created>
  <dcterms:modified xsi:type="dcterms:W3CDTF">2023-04-09T07:18:00Z</dcterms:modified>
</cp:coreProperties>
</file>